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67E9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67E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AC505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C505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AC505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AC505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นางสาวสุภาวดี คูณศรี</w:t>
            </w:r>
            <w:r w:rsidR="00AC5054" w:rsidRPr="00A92C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AC5054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7131D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C5054" w:rsidRPr="00A92C3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นางสาวพิมพ์พิศา จินดาธนกิตติ์</w:t>
            </w:r>
          </w:p>
          <w:p w:rsidR="006C7B37" w:rsidRPr="003B7C5A" w:rsidRDefault="006C7B37" w:rsidP="006C7B37">
            <w:pPr>
              <w:tabs>
                <w:tab w:val="left" w:pos="1902"/>
              </w:tabs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นายชนะพงค์ บุตรละ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C50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C50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02-0395604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AC50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C5054" w:rsidRPr="009842C4" w:rsidRDefault="006C7B37" w:rsidP="00AC505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AC5054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มีมาตรฐานที่สามารถเชื่อมโยงระหว่างกันได้ </w:t>
            </w:r>
          </w:p>
          <w:p w:rsidR="00AC5054" w:rsidRPr="009842C4" w:rsidRDefault="00431025" w:rsidP="0043102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61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ในการดำเนินการพัฒนาระบบ/ข้อมูลสารสนเทศ ดังนี้  </w:t>
            </w:r>
          </w:p>
          <w:p w:rsidR="00AC5054" w:rsidRPr="009842C4" w:rsidRDefault="00AC5054" w:rsidP="00431025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190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02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AC5054" w:rsidRDefault="00AC5054" w:rsidP="00431025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1903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02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1"/>
              <w:gridCol w:w="7087"/>
            </w:tblGrid>
            <w:tr w:rsidR="00A155E3" w:rsidRPr="003B7C5A" w:rsidTr="00CF7F39">
              <w:trPr>
                <w:trHeight w:val="454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รายงานสถิติที่นำเสนอผู้</w:t>
                  </w:r>
                  <w:r w:rsidRPr="00DF1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อำนวยการสำนัก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004F15" w:rsidRDefault="00AC5054" w:rsidP="00AC50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AC5054" w:rsidRPr="009842C4" w:rsidRDefault="00AC5054" w:rsidP="00AC50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C5054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AC5054" w:rsidRPr="00180DA2" w:rsidRDefault="00AC5054" w:rsidP="00AC505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80D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80D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80DA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807846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0.6000</w:t>
                  </w:r>
                </w:p>
              </w:tc>
            </w:tr>
          </w:tbl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F7F39" w:rsidRPr="003B7C5A" w:rsidRDefault="00CF7F3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E64D69" w:rsidP="000E1AA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457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ระบบงานงบประมาณรายจ่ายประจำปี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การจัดทำคำของบประมาณรายจ่ายประจำปีงบประมาณ </w:t>
            </w:r>
            <w:r w:rsidR="00C345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>พ.ศ. 2563 ของสำนักงานคณะกรรมการการอุดมศึกษา จะทำการกำหนดช่วงเวลา</w:t>
            </w:r>
            <w:r w:rsidR="000E1AA4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ให้สอดคล้องกับปฏิทินงบประมาณ</w:t>
            </w:r>
            <w:r w:rsidR="000E1AA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ในการเปิดระบบให้สำนัก/หน่วยงานที่จะขอรับการสนับสนุนงบประมาณรายจ่ายประจำปี เข้ามาบันทึกข้อมูลรายละเอียดคำของบประมาณ โดยสำนักนโยบายและแผนการอุดมศึกษา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จะ</w:t>
            </w:r>
            <w:r w:rsidR="002A6CB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ทำหนังสือแจ้งเวียนสำนัก/</w:t>
            </w:r>
            <w:r w:rsidR="005E039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ให้จั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ดทำคำของบประมาณ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ฯ ผ่านระบบ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เพื่อ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รวบรวม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และ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ประมวลผลข้อมูลคำของบประมาณรายจ่ายประจำปีงบประมาณ พ.ศ. 256</w:t>
            </w:r>
            <w:r w:rsidR="005E0398" w:rsidRPr="00876CD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ภาพรวม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</w:t>
            </w:r>
            <w:r w:rsidR="005E03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ษาธิการ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ให้ความ</w:t>
            </w:r>
            <w:r w:rsidR="005E03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เห็นชอบ และส่ง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สำนักงบประมาณต่อไป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E0398" w:rsidRDefault="005E0398" w:rsidP="00834D8E">
            <w:pPr>
              <w:tabs>
                <w:tab w:val="left" w:pos="1192"/>
              </w:tabs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03BF0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  </w:t>
            </w:r>
            <w:r w:rsidRPr="00EB2B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EB2BA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ความรู้ ความเข้าใจ และความรับผิดชอบต่อกระบวนการจัดทำงบประมาณรายจ่ายประจำปีของผู้จัดทำของแต่ละ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สำนัก/หน่วยงาน ในสำนักงานคณะกรรมการการอุดมศึกษา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C1283" w:rsidRPr="006C1283" w:rsidRDefault="006C1283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การเปลี่ยนผู้รับผิดชอบในการจัดทำงบประมาณของแต่ละสำนัก/หน่วยงาน</w:t>
            </w:r>
            <w:r w:rsidR="00950AB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ทำให้ยังขาดความเข้าใจ</w:t>
            </w:r>
            <w:r w:rsidR="00217EA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ในการบันทึกข้อมูลเข้าสู่ระบบให้ครบถ้วนและสมบูรณ์</w:t>
            </w:r>
          </w:p>
          <w:p w:rsidR="00EE3AD1" w:rsidRPr="00EE3AD1" w:rsidRDefault="00EE3AD1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การปรับเปลี่ยนวิธีการทำงานด้านการจัดทำงบประมาณรายจ่ายประจำปี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รวมทั้งรายละเอียดข้อมูล</w:t>
            </w:r>
            <w:r w:rsidR="00081B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ในการจัดทำคำของบประมาณ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ตามพระราชบัญญัติวิธีการงบประมาณ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พ.ศ. 2561 ทำให้ระบบยังไม่</w:t>
            </w:r>
            <w:r w:rsidR="00081BA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ครอบคลุม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การบันทึกข้อมูลใหม่ในบางรายละเอียด เช่น ข้อมูลผลสัมฤทธิ์ของหน่วยงาน ข้อมูลตัวชี้วัดผลสัมฤทธิ์ เป็นต้น </w:t>
            </w:r>
          </w:p>
          <w:p w:rsidR="000A5220" w:rsidRPr="00173EC2" w:rsidRDefault="00173EC2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นโยบายรัฐบาล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ด้านการจัดสรรงบประมาณ</w:t>
            </w:r>
            <w:r w:rsidRP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มีการปรับเปลี่ยนตลอดเวลา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566AD0" w:rsidP="00FE536D">
            <w:pPr>
              <w:pStyle w:val="ListParagraph"/>
              <w:ind w:left="0" w:firstLine="119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หนังสือด่วนที่สุด ที่ ศธ 0503(4)/ว60 ลงวันที่ 26 ธันวาคม 2561 เรื่อง การจัดทำคำของบประมาณรายจ่ายประจำปีงบประมาณ พ.ศ. 2563</w:t>
            </w:r>
          </w:p>
          <w:p w:rsidR="00FE536D" w:rsidRPr="00FE536D" w:rsidRDefault="00FE536D" w:rsidP="00FE536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0"/>
                <w:szCs w:val="30"/>
              </w:rPr>
              <w:drawing>
                <wp:inline distT="0" distB="0" distL="0" distR="0">
                  <wp:extent cx="5894070" cy="2600960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555485059710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407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F7F39">
      <w:headerReference w:type="default" r:id="rId9"/>
      <w:footerReference w:type="even" r:id="rId10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8D5" w:rsidRDefault="00FD38D5">
      <w:r>
        <w:separator/>
      </w:r>
    </w:p>
  </w:endnote>
  <w:endnote w:type="continuationSeparator" w:id="0">
    <w:p w:rsidR="00FD38D5" w:rsidRDefault="00FD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8D5" w:rsidRDefault="00FD38D5">
      <w:r>
        <w:separator/>
      </w:r>
    </w:p>
  </w:footnote>
  <w:footnote w:type="continuationSeparator" w:id="0">
    <w:p w:rsidR="00FD38D5" w:rsidRDefault="00FD3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F7F3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F7F3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07B1A6A"/>
    <w:multiLevelType w:val="hybridMultilevel"/>
    <w:tmpl w:val="8C4A7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D3767FE"/>
    <w:multiLevelType w:val="hybridMultilevel"/>
    <w:tmpl w:val="BFFE0808"/>
    <w:lvl w:ilvl="0" w:tplc="20B8B058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4" w:hanging="360"/>
      </w:pPr>
    </w:lvl>
    <w:lvl w:ilvl="2" w:tplc="0409001B" w:tentative="1">
      <w:start w:val="1"/>
      <w:numFmt w:val="lowerRoman"/>
      <w:lvlText w:val="%3."/>
      <w:lvlJc w:val="right"/>
      <w:pPr>
        <w:ind w:left="2994" w:hanging="180"/>
      </w:pPr>
    </w:lvl>
    <w:lvl w:ilvl="3" w:tplc="0409000F" w:tentative="1">
      <w:start w:val="1"/>
      <w:numFmt w:val="decimal"/>
      <w:lvlText w:val="%4."/>
      <w:lvlJc w:val="left"/>
      <w:pPr>
        <w:ind w:left="3714" w:hanging="360"/>
      </w:pPr>
    </w:lvl>
    <w:lvl w:ilvl="4" w:tplc="04090019" w:tentative="1">
      <w:start w:val="1"/>
      <w:numFmt w:val="lowerLetter"/>
      <w:lvlText w:val="%5."/>
      <w:lvlJc w:val="left"/>
      <w:pPr>
        <w:ind w:left="4434" w:hanging="360"/>
      </w:pPr>
    </w:lvl>
    <w:lvl w:ilvl="5" w:tplc="0409001B" w:tentative="1">
      <w:start w:val="1"/>
      <w:numFmt w:val="lowerRoman"/>
      <w:lvlText w:val="%6."/>
      <w:lvlJc w:val="right"/>
      <w:pPr>
        <w:ind w:left="5154" w:hanging="180"/>
      </w:pPr>
    </w:lvl>
    <w:lvl w:ilvl="6" w:tplc="0409000F" w:tentative="1">
      <w:start w:val="1"/>
      <w:numFmt w:val="decimal"/>
      <w:lvlText w:val="%7."/>
      <w:lvlJc w:val="left"/>
      <w:pPr>
        <w:ind w:left="5874" w:hanging="360"/>
      </w:pPr>
    </w:lvl>
    <w:lvl w:ilvl="7" w:tplc="04090019" w:tentative="1">
      <w:start w:val="1"/>
      <w:numFmt w:val="lowerLetter"/>
      <w:lvlText w:val="%8."/>
      <w:lvlJc w:val="left"/>
      <w:pPr>
        <w:ind w:left="6594" w:hanging="360"/>
      </w:pPr>
    </w:lvl>
    <w:lvl w:ilvl="8" w:tplc="0409001B" w:tentative="1">
      <w:start w:val="1"/>
      <w:numFmt w:val="lowerRoman"/>
      <w:lvlText w:val="%9."/>
      <w:lvlJc w:val="right"/>
      <w:pPr>
        <w:ind w:left="7314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2BA3"/>
    <w:rsid w:val="0000360D"/>
    <w:rsid w:val="000246DC"/>
    <w:rsid w:val="00025C73"/>
    <w:rsid w:val="00031EAA"/>
    <w:rsid w:val="000539CC"/>
    <w:rsid w:val="00061364"/>
    <w:rsid w:val="0007652E"/>
    <w:rsid w:val="00081BA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1AA4"/>
    <w:rsid w:val="000E60D4"/>
    <w:rsid w:val="00106E78"/>
    <w:rsid w:val="0012187F"/>
    <w:rsid w:val="00130734"/>
    <w:rsid w:val="00130CB4"/>
    <w:rsid w:val="00135353"/>
    <w:rsid w:val="00154194"/>
    <w:rsid w:val="00173EC2"/>
    <w:rsid w:val="00180DA2"/>
    <w:rsid w:val="0018175B"/>
    <w:rsid w:val="00185E58"/>
    <w:rsid w:val="001B140F"/>
    <w:rsid w:val="001B5DAF"/>
    <w:rsid w:val="001B7B75"/>
    <w:rsid w:val="001C07B4"/>
    <w:rsid w:val="001C18FF"/>
    <w:rsid w:val="001C2A69"/>
    <w:rsid w:val="001C33E5"/>
    <w:rsid w:val="001C39D5"/>
    <w:rsid w:val="001D2FDE"/>
    <w:rsid w:val="001E3D89"/>
    <w:rsid w:val="00217EA3"/>
    <w:rsid w:val="00235C19"/>
    <w:rsid w:val="00241B30"/>
    <w:rsid w:val="00251664"/>
    <w:rsid w:val="002632AB"/>
    <w:rsid w:val="00266EF2"/>
    <w:rsid w:val="00267E9B"/>
    <w:rsid w:val="002847E9"/>
    <w:rsid w:val="002A6CB9"/>
    <w:rsid w:val="002D07A9"/>
    <w:rsid w:val="002D0F9B"/>
    <w:rsid w:val="002D2958"/>
    <w:rsid w:val="002D67F4"/>
    <w:rsid w:val="002E31AA"/>
    <w:rsid w:val="002F054A"/>
    <w:rsid w:val="002F0A94"/>
    <w:rsid w:val="00335C4D"/>
    <w:rsid w:val="00341F24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1025"/>
    <w:rsid w:val="0043284A"/>
    <w:rsid w:val="00433E07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AD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0398"/>
    <w:rsid w:val="005F05DA"/>
    <w:rsid w:val="0060158F"/>
    <w:rsid w:val="0061749F"/>
    <w:rsid w:val="00637718"/>
    <w:rsid w:val="00642568"/>
    <w:rsid w:val="00680463"/>
    <w:rsid w:val="00682347"/>
    <w:rsid w:val="00690952"/>
    <w:rsid w:val="006C1283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75FB"/>
    <w:rsid w:val="007A21D4"/>
    <w:rsid w:val="007A5E7D"/>
    <w:rsid w:val="007E6D75"/>
    <w:rsid w:val="007F194B"/>
    <w:rsid w:val="007F3961"/>
    <w:rsid w:val="007F7EA2"/>
    <w:rsid w:val="00802C6A"/>
    <w:rsid w:val="00807846"/>
    <w:rsid w:val="00815B1B"/>
    <w:rsid w:val="00827BBF"/>
    <w:rsid w:val="00827CB3"/>
    <w:rsid w:val="008328CD"/>
    <w:rsid w:val="00834D8E"/>
    <w:rsid w:val="00841369"/>
    <w:rsid w:val="00841D3C"/>
    <w:rsid w:val="00846868"/>
    <w:rsid w:val="008503D5"/>
    <w:rsid w:val="00854223"/>
    <w:rsid w:val="00854887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0AB3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5054"/>
    <w:rsid w:val="00AE166A"/>
    <w:rsid w:val="00AF037B"/>
    <w:rsid w:val="00AF0624"/>
    <w:rsid w:val="00AF1D95"/>
    <w:rsid w:val="00B04EAA"/>
    <w:rsid w:val="00B26A52"/>
    <w:rsid w:val="00B5406D"/>
    <w:rsid w:val="00B55E51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4572"/>
    <w:rsid w:val="00C6134E"/>
    <w:rsid w:val="00C67D71"/>
    <w:rsid w:val="00CE50B1"/>
    <w:rsid w:val="00CF0196"/>
    <w:rsid w:val="00CF3A4A"/>
    <w:rsid w:val="00CF45AF"/>
    <w:rsid w:val="00CF7F39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4D69"/>
    <w:rsid w:val="00E70398"/>
    <w:rsid w:val="00E873D6"/>
    <w:rsid w:val="00EC4F92"/>
    <w:rsid w:val="00EE3AD1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38D5"/>
    <w:rsid w:val="00FD5F32"/>
    <w:rsid w:val="00FE536D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043B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74083-6C35-4828-B301-982A88C4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2019-03-26T07:26:00Z</cp:lastPrinted>
  <dcterms:created xsi:type="dcterms:W3CDTF">2019-05-17T02:30:00Z</dcterms:created>
  <dcterms:modified xsi:type="dcterms:W3CDTF">2019-06-13T07:52:00Z</dcterms:modified>
</cp:coreProperties>
</file>